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17" w:rsidRPr="00D72102" w:rsidRDefault="00DF1E17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DF1E17" w:rsidRPr="00D72102" w:rsidRDefault="00DF1E17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>
        <w:rPr>
          <w:sz w:val="24"/>
          <w:szCs w:val="24"/>
          <w:u w:val="single"/>
        </w:rPr>
        <w:t>МКУ «Городской центр «Подросток»</w:t>
      </w:r>
    </w:p>
    <w:p w:rsidR="00DF1E17" w:rsidRPr="00D72102" w:rsidRDefault="00DF1E17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2015</w:t>
      </w:r>
      <w:r w:rsidRPr="00D72102">
        <w:rPr>
          <w:color w:val="052635"/>
          <w:sz w:val="24"/>
          <w:szCs w:val="24"/>
        </w:rPr>
        <w:t xml:space="preserve"> года</w:t>
      </w:r>
    </w:p>
    <w:p w:rsidR="00DF1E17" w:rsidRDefault="00DF1E17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415"/>
        <w:gridCol w:w="1241"/>
        <w:gridCol w:w="1003"/>
        <w:gridCol w:w="1303"/>
      </w:tblGrid>
      <w:tr w:rsidR="00DF1E17" w:rsidTr="007906F4">
        <w:tc>
          <w:tcPr>
            <w:tcW w:w="1606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081" w:type="dxa"/>
            <w:gridSpan w:val="4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7" w:type="dxa"/>
            <w:gridSpan w:val="3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F1E17" w:rsidTr="007906F4">
        <w:tc>
          <w:tcPr>
            <w:tcW w:w="1606" w:type="dxa"/>
          </w:tcPr>
          <w:p w:rsidR="00DF1E17" w:rsidRDefault="00DF1E1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2015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241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DF1E17" w:rsidRPr="00E40888" w:rsidTr="00144208">
        <w:tc>
          <w:tcPr>
            <w:tcW w:w="10234" w:type="dxa"/>
            <w:gridSpan w:val="8"/>
          </w:tcPr>
          <w:p w:rsidR="00DF1E17" w:rsidRPr="00E40888" w:rsidRDefault="00DF1E17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Перевозчиков Игорь Геннадьевич</w:t>
            </w:r>
          </w:p>
        </w:tc>
      </w:tr>
      <w:tr w:rsidR="00DF1E17" w:rsidTr="007906F4">
        <w:trPr>
          <w:trHeight w:val="685"/>
        </w:trPr>
        <w:tc>
          <w:tcPr>
            <w:tcW w:w="1606" w:type="dxa"/>
            <w:vMerge w:val="restart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589610,37</w:t>
            </w:r>
          </w:p>
        </w:tc>
        <w:tc>
          <w:tcPr>
            <w:tcW w:w="1336" w:type="dxa"/>
          </w:tcPr>
          <w:p w:rsidR="00DF1E17" w:rsidRDefault="00DF1E1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 (5/6 доли)</w:t>
            </w:r>
          </w:p>
        </w:tc>
        <w:tc>
          <w:tcPr>
            <w:tcW w:w="1027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1000,0</w:t>
            </w: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  <w:vMerge w:val="restart"/>
          </w:tcPr>
          <w:p w:rsidR="00DF1E17" w:rsidRDefault="00DF1E17" w:rsidP="00E1108A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Легковой автомобиль ВАЗ 31111730</w:t>
            </w:r>
          </w:p>
        </w:tc>
        <w:tc>
          <w:tcPr>
            <w:tcW w:w="1241" w:type="dxa"/>
            <w:vMerge w:val="restart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</w:t>
            </w:r>
          </w:p>
        </w:tc>
        <w:tc>
          <w:tcPr>
            <w:tcW w:w="1003" w:type="dxa"/>
            <w:vMerge w:val="restart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303" w:type="dxa"/>
            <w:vMerge w:val="restart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  <w:tr w:rsidR="00DF1E17" w:rsidTr="007906F4">
        <w:trPr>
          <w:trHeight w:val="685"/>
        </w:trPr>
        <w:tc>
          <w:tcPr>
            <w:tcW w:w="1606" w:type="dxa"/>
            <w:vMerge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DF1E17" w:rsidRDefault="00DF1E17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027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26,6</w:t>
            </w: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  <w:vMerge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F1E17" w:rsidRPr="009256C7" w:rsidTr="00144208">
        <w:tc>
          <w:tcPr>
            <w:tcW w:w="10234" w:type="dxa"/>
            <w:gridSpan w:val="8"/>
          </w:tcPr>
          <w:p w:rsidR="00DF1E17" w:rsidRPr="009256C7" w:rsidRDefault="00DF1E17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256C7">
              <w:rPr>
                <w:b/>
                <w:color w:val="052635"/>
                <w:sz w:val="20"/>
                <w:szCs w:val="20"/>
              </w:rPr>
              <w:t>Супруг</w:t>
            </w:r>
            <w:r>
              <w:rPr>
                <w:b/>
                <w:color w:val="052635"/>
                <w:sz w:val="20"/>
                <w:szCs w:val="20"/>
              </w:rPr>
              <w:t>а</w:t>
            </w:r>
          </w:p>
        </w:tc>
      </w:tr>
      <w:tr w:rsidR="00DF1E17" w:rsidTr="007906F4">
        <w:tc>
          <w:tcPr>
            <w:tcW w:w="1606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583879,75</w:t>
            </w:r>
          </w:p>
        </w:tc>
        <w:tc>
          <w:tcPr>
            <w:tcW w:w="1336" w:type="dxa"/>
          </w:tcPr>
          <w:p w:rsidR="00DF1E17" w:rsidRDefault="00DF1E17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7" w:type="dxa"/>
          </w:tcPr>
          <w:p w:rsidR="00DF1E17" w:rsidRDefault="00DF1E17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F1E17" w:rsidRDefault="00DF1E17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15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F1E17" w:rsidRDefault="00DF1E17" w:rsidP="00152A55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</w:t>
            </w:r>
          </w:p>
        </w:tc>
        <w:tc>
          <w:tcPr>
            <w:tcW w:w="1003" w:type="dxa"/>
          </w:tcPr>
          <w:p w:rsidR="00DF1E17" w:rsidRDefault="00DF1E17" w:rsidP="00152A55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303" w:type="dxa"/>
          </w:tcPr>
          <w:p w:rsidR="00DF1E17" w:rsidRDefault="00DF1E17" w:rsidP="00152A55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  <w:tr w:rsidR="00DF1E17" w:rsidRPr="007906F4" w:rsidTr="00D16E14">
        <w:tc>
          <w:tcPr>
            <w:tcW w:w="10234" w:type="dxa"/>
            <w:gridSpan w:val="8"/>
          </w:tcPr>
          <w:p w:rsidR="00DF1E17" w:rsidRPr="007906F4" w:rsidRDefault="00DF1E17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7906F4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  <w:r>
              <w:rPr>
                <w:b/>
                <w:color w:val="052635"/>
                <w:sz w:val="20"/>
                <w:szCs w:val="20"/>
              </w:rPr>
              <w:t xml:space="preserve"> (дочь)</w:t>
            </w:r>
          </w:p>
        </w:tc>
      </w:tr>
      <w:tr w:rsidR="00DF1E17" w:rsidTr="007906F4">
        <w:tc>
          <w:tcPr>
            <w:tcW w:w="1606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F1E17" w:rsidRDefault="00DF1E17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 (1/4 доли)</w:t>
            </w:r>
          </w:p>
        </w:tc>
        <w:tc>
          <w:tcPr>
            <w:tcW w:w="1027" w:type="dxa"/>
          </w:tcPr>
          <w:p w:rsidR="00DF1E17" w:rsidRDefault="00DF1E17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303" w:type="dxa"/>
          </w:tcPr>
          <w:p w:rsidR="00DF1E17" w:rsidRDefault="00DF1E17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DF1E17" w:rsidTr="00E9282B">
        <w:tc>
          <w:tcPr>
            <w:tcW w:w="10234" w:type="dxa"/>
            <w:gridSpan w:val="8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 w:rsidRPr="007906F4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  <w:r>
              <w:rPr>
                <w:b/>
                <w:color w:val="052635"/>
                <w:sz w:val="20"/>
                <w:szCs w:val="20"/>
              </w:rPr>
              <w:t xml:space="preserve"> (сын)</w:t>
            </w:r>
          </w:p>
        </w:tc>
      </w:tr>
      <w:tr w:rsidR="00DF1E17" w:rsidTr="007906F4">
        <w:tc>
          <w:tcPr>
            <w:tcW w:w="1606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 (1/4 доли)</w:t>
            </w:r>
          </w:p>
        </w:tc>
        <w:tc>
          <w:tcPr>
            <w:tcW w:w="1027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52,9</w:t>
            </w:r>
          </w:p>
        </w:tc>
        <w:tc>
          <w:tcPr>
            <w:tcW w:w="1303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DF1E17" w:rsidRDefault="00DF1E17" w:rsidP="00735B9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DF1E17" w:rsidRDefault="00DF1E17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DF1E17" w:rsidRDefault="00DF1E17" w:rsidP="00A66900"/>
    <w:sectPr w:rsidR="00DF1E17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00A2B"/>
    <w:rsid w:val="0002536E"/>
    <w:rsid w:val="00144208"/>
    <w:rsid w:val="00152A55"/>
    <w:rsid w:val="00174971"/>
    <w:rsid w:val="0019183D"/>
    <w:rsid w:val="001D49C2"/>
    <w:rsid w:val="00204C44"/>
    <w:rsid w:val="002B02D6"/>
    <w:rsid w:val="0031488F"/>
    <w:rsid w:val="0034799B"/>
    <w:rsid w:val="00422FB9"/>
    <w:rsid w:val="00452871"/>
    <w:rsid w:val="0049722B"/>
    <w:rsid w:val="004A0853"/>
    <w:rsid w:val="004A7961"/>
    <w:rsid w:val="005D22CB"/>
    <w:rsid w:val="005D3E69"/>
    <w:rsid w:val="00611696"/>
    <w:rsid w:val="00694AED"/>
    <w:rsid w:val="006C6830"/>
    <w:rsid w:val="00703227"/>
    <w:rsid w:val="00711C2F"/>
    <w:rsid w:val="0073436E"/>
    <w:rsid w:val="00735B9C"/>
    <w:rsid w:val="0074087D"/>
    <w:rsid w:val="007906F4"/>
    <w:rsid w:val="007D3F6B"/>
    <w:rsid w:val="00802588"/>
    <w:rsid w:val="008252BB"/>
    <w:rsid w:val="00837489"/>
    <w:rsid w:val="00850A82"/>
    <w:rsid w:val="00891BDE"/>
    <w:rsid w:val="008B3CC1"/>
    <w:rsid w:val="008B487C"/>
    <w:rsid w:val="008D5473"/>
    <w:rsid w:val="008E11B7"/>
    <w:rsid w:val="009256C7"/>
    <w:rsid w:val="009F7F66"/>
    <w:rsid w:val="00A66900"/>
    <w:rsid w:val="00A91053"/>
    <w:rsid w:val="00BA1056"/>
    <w:rsid w:val="00BE5F3F"/>
    <w:rsid w:val="00BF3599"/>
    <w:rsid w:val="00C24A46"/>
    <w:rsid w:val="00C24C60"/>
    <w:rsid w:val="00C27A1C"/>
    <w:rsid w:val="00C301E2"/>
    <w:rsid w:val="00C67BA0"/>
    <w:rsid w:val="00C87020"/>
    <w:rsid w:val="00CB7D57"/>
    <w:rsid w:val="00CD315D"/>
    <w:rsid w:val="00CE16F7"/>
    <w:rsid w:val="00CE476F"/>
    <w:rsid w:val="00D16E14"/>
    <w:rsid w:val="00D55F22"/>
    <w:rsid w:val="00D72102"/>
    <w:rsid w:val="00DE73BD"/>
    <w:rsid w:val="00DF1DB5"/>
    <w:rsid w:val="00DF1E17"/>
    <w:rsid w:val="00E1108A"/>
    <w:rsid w:val="00E40888"/>
    <w:rsid w:val="00E50D5D"/>
    <w:rsid w:val="00E76062"/>
    <w:rsid w:val="00E9282B"/>
    <w:rsid w:val="00EC4CAC"/>
    <w:rsid w:val="00F2624A"/>
    <w:rsid w:val="00F342D8"/>
    <w:rsid w:val="00F85816"/>
    <w:rsid w:val="00F93578"/>
    <w:rsid w:val="00FD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139</Words>
  <Characters>796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6</cp:revision>
  <cp:lastPrinted>2016-04-29T10:06:00Z</cp:lastPrinted>
  <dcterms:created xsi:type="dcterms:W3CDTF">2016-04-25T12:31:00Z</dcterms:created>
  <dcterms:modified xsi:type="dcterms:W3CDTF">2016-05-06T05:11:00Z</dcterms:modified>
</cp:coreProperties>
</file>